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178F1" w14:textId="77777777" w:rsidR="00C95464" w:rsidRDefault="00C95464" w:rsidP="00C954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KYRKEBY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fl.1446)</w:t>
      </w:r>
    </w:p>
    <w:p w14:paraId="7569A0C5" w14:textId="77777777" w:rsidR="00C95464" w:rsidRDefault="00C95464" w:rsidP="00C954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Leicester. Yeoman.</w:t>
      </w:r>
    </w:p>
    <w:p w14:paraId="7049A2FE" w14:textId="77777777" w:rsidR="00C95464" w:rsidRDefault="00C95464" w:rsidP="00C954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FEED2C" w14:textId="77777777" w:rsidR="00C95464" w:rsidRDefault="00C95464" w:rsidP="00C954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DD9769" w14:textId="77777777" w:rsidR="00C95464" w:rsidRDefault="00C95464" w:rsidP="00C954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1446</w:t>
      </w:r>
      <w:r>
        <w:rPr>
          <w:rFonts w:ascii="Times New Roman" w:hAnsi="Times New Roman" w:cs="Times New Roman"/>
          <w:sz w:val="24"/>
          <w:szCs w:val="24"/>
        </w:rPr>
        <w:tab/>
        <w:t>William Grantham(q.v.) brought a plaint of debt against him, John Waltham</w:t>
      </w:r>
    </w:p>
    <w:p w14:paraId="51067C99" w14:textId="77777777" w:rsidR="00C95464" w:rsidRDefault="00C95464" w:rsidP="00C954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Leicester(q.v.)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Danet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Gaddesby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00E6D154" w14:textId="77777777" w:rsidR="00C95464" w:rsidRDefault="00C95464" w:rsidP="00C954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https://waalt.uh.edu/index.php/IDXCP40no740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1F92B87" w14:textId="77777777" w:rsidR="00C95464" w:rsidRDefault="00C95464" w:rsidP="00C954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07B3BC" w14:textId="77777777" w:rsidR="00C95464" w:rsidRDefault="00C95464" w:rsidP="00C954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870289" w14:textId="77777777" w:rsidR="00C95464" w:rsidRDefault="00C95464" w:rsidP="00C954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October 2022</w:t>
      </w:r>
    </w:p>
    <w:p w14:paraId="1CA08E5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BAA09" w14:textId="77777777" w:rsidR="00C95464" w:rsidRDefault="00C95464" w:rsidP="009139A6">
      <w:r>
        <w:separator/>
      </w:r>
    </w:p>
  </w:endnote>
  <w:endnote w:type="continuationSeparator" w:id="0">
    <w:p w14:paraId="3546305B" w14:textId="77777777" w:rsidR="00C95464" w:rsidRDefault="00C9546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2CE8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68D0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AF28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150AF" w14:textId="77777777" w:rsidR="00C95464" w:rsidRDefault="00C95464" w:rsidP="009139A6">
      <w:r>
        <w:separator/>
      </w:r>
    </w:p>
  </w:footnote>
  <w:footnote w:type="continuationSeparator" w:id="0">
    <w:p w14:paraId="58930CDC" w14:textId="77777777" w:rsidR="00C95464" w:rsidRDefault="00C9546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A031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82D4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EEF0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46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95464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0AE1B"/>
  <w15:chartTrackingRefBased/>
  <w15:docId w15:val="{DDFCFFA3-7F51-44D6-9C83-03F1DC10D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9546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4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2022-10-14T15:13:00Z</dcterms:created>
  <dcterms:modified xsi:type="dcterms:W3CDTF">2022-10-14T15:13:00Z</dcterms:modified>
</cp:coreProperties>
</file>